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B98" w:rsidRDefault="00D11B98" w:rsidP="00D11B98">
      <w:pPr>
        <w:pStyle w:val="Heading1"/>
        <w:jc w:val="center"/>
      </w:pPr>
      <w:r>
        <w:t>PROCES VERBAL DE RECEPTIE</w:t>
      </w:r>
    </w:p>
    <w:p w:rsidR="00D11B98" w:rsidRDefault="00D11B98" w:rsidP="00D11B98"/>
    <w:p w:rsidR="00D11B98" w:rsidRDefault="00D11B98" w:rsidP="00D11B98"/>
    <w:p w:rsidR="00D11B98" w:rsidRDefault="00D11B98" w:rsidP="00D11B98">
      <w:r>
        <w:t>Privind lucrarea: _________________________________________________________</w:t>
      </w:r>
    </w:p>
    <w:p w:rsidR="00D11B98" w:rsidRDefault="00D11B98" w:rsidP="00D11B98">
      <w:r>
        <w:t>______________________________________________________________________________</w:t>
      </w:r>
    </w:p>
    <w:p w:rsidR="00D11B98" w:rsidRDefault="00D11B98" w:rsidP="00D11B98"/>
    <w:p w:rsidR="00D11B98" w:rsidRDefault="00D11B98" w:rsidP="00D11B98">
      <w:r>
        <w:t>S-au receptionat, conform contractului _____________________________, astazi , in data de</w:t>
      </w:r>
    </w:p>
    <w:p w:rsidR="00D11B98" w:rsidRDefault="00D11B98" w:rsidP="00D11B98">
      <w:r>
        <w:t>____/_______________________, urmatoarele :</w:t>
      </w:r>
    </w:p>
    <w:p w:rsidR="00D11B98" w:rsidRDefault="00D11B98" w:rsidP="00D11B98">
      <w:r>
        <w:t>1.</w:t>
      </w:r>
      <w:r>
        <w:tab/>
        <w:t>____________________________________________________________________</w:t>
      </w:r>
    </w:p>
    <w:p w:rsidR="00D11B98" w:rsidRDefault="00D11B98" w:rsidP="00D11B98">
      <w:r>
        <w:t>2.</w:t>
      </w:r>
      <w:r>
        <w:tab/>
        <w:t>____________________________________________________________________</w:t>
      </w:r>
    </w:p>
    <w:p w:rsidR="00D11B98" w:rsidRDefault="00D11B98" w:rsidP="00D11B98">
      <w:r>
        <w:t>3.</w:t>
      </w:r>
      <w:r>
        <w:tab/>
        <w:t>____________________________________________________________________</w:t>
      </w:r>
    </w:p>
    <w:p w:rsidR="00D11B98" w:rsidRDefault="00D11B98" w:rsidP="00D11B98">
      <w:r>
        <w:t>Comisia de receptie si-a desfasurat activitatea in intervalul ___/___/______  - ___/___/_____, fiind formata din :</w:t>
      </w:r>
    </w:p>
    <w:p w:rsidR="00D11B98" w:rsidRDefault="00D11B98" w:rsidP="00D11B98">
      <w:r>
        <w:t>1.</w:t>
      </w:r>
      <w:r>
        <w:tab/>
        <w:t>____________________________________________________________________</w:t>
      </w:r>
    </w:p>
    <w:p w:rsidR="00D11B98" w:rsidRDefault="00D11B98" w:rsidP="00D11B98">
      <w:r>
        <w:t>2.</w:t>
      </w:r>
      <w:r>
        <w:tab/>
        <w:t>____________________________________________________________________</w:t>
      </w:r>
    </w:p>
    <w:p w:rsidR="00D11B98" w:rsidRDefault="00D11B98" w:rsidP="00D11B98">
      <w:r>
        <w:t>3.</w:t>
      </w:r>
      <w:r>
        <w:tab/>
        <w:t>____________________________________________________________________</w:t>
      </w:r>
    </w:p>
    <w:p w:rsidR="00D11B98" w:rsidRDefault="00D11B98" w:rsidP="00D11B98"/>
    <w:p w:rsidR="00D11B98" w:rsidRDefault="00D11B98" w:rsidP="00D11B98">
      <w:r>
        <w:t>Prezentul proces-verbal, continand ________file si __________ anexe numerotate, cu un total de ________ file, a fost incheiat astazi ___/___/______ . la ………….……………………………in .….. exemplare.</w:t>
      </w:r>
    </w:p>
    <w:p w:rsidR="00D11B98" w:rsidRDefault="00D11B98" w:rsidP="00D11B98"/>
    <w:p w:rsidR="00D11B98" w:rsidRPr="00D11B98" w:rsidRDefault="00D11B98" w:rsidP="00D11B98">
      <w:pPr>
        <w:rPr>
          <w:b/>
        </w:rPr>
      </w:pPr>
      <w:r w:rsidRPr="00D11B98">
        <w:rPr>
          <w:b/>
        </w:rPr>
        <w:t xml:space="preserve">Comisia de receptie             </w:t>
      </w:r>
    </w:p>
    <w:p w:rsidR="00D11B98" w:rsidRPr="00D11B98" w:rsidRDefault="00D11B98" w:rsidP="00D11B98">
      <w:pPr>
        <w:rPr>
          <w:b/>
          <w:sz w:val="28"/>
          <w:szCs w:val="28"/>
        </w:rPr>
      </w:pPr>
      <w:r w:rsidRPr="00D11B98">
        <w:rPr>
          <w:b/>
          <w:sz w:val="28"/>
          <w:szCs w:val="28"/>
        </w:rPr>
        <w:t>Presedinte :                                                               Specialist :</w:t>
      </w:r>
    </w:p>
    <w:p w:rsidR="00D11B98" w:rsidRDefault="00D11B98" w:rsidP="00D11B98">
      <w:r>
        <w:t xml:space="preserve">___________________________                             ___________________________    </w:t>
      </w:r>
    </w:p>
    <w:p w:rsidR="00D11B98" w:rsidRDefault="00D11B98" w:rsidP="00D11B98">
      <w:r>
        <w:t xml:space="preserve">                                                                                         ___________________________</w:t>
      </w:r>
    </w:p>
    <w:p w:rsidR="00D11B98" w:rsidRDefault="00D11B98" w:rsidP="00D11B98">
      <w:r>
        <w:t xml:space="preserve">                                                                                         ___________________________</w:t>
      </w:r>
    </w:p>
    <w:p w:rsidR="00D11B98" w:rsidRDefault="00D11B98" w:rsidP="00D11B98"/>
    <w:p w:rsidR="002448A3" w:rsidRPr="002448A3" w:rsidRDefault="002448A3" w:rsidP="002448A3"/>
    <w:sectPr w:rsidR="002448A3" w:rsidRPr="002448A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EE2" w:rsidRDefault="00490EE2" w:rsidP="00021277">
      <w:pPr>
        <w:spacing w:after="0" w:line="240" w:lineRule="auto"/>
      </w:pPr>
      <w:r>
        <w:separator/>
      </w:r>
    </w:p>
  </w:endnote>
  <w:endnote w:type="continuationSeparator" w:id="0">
    <w:p w:rsidR="00490EE2" w:rsidRDefault="00490EE2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EE2" w:rsidRDefault="00490EE2" w:rsidP="00021277">
      <w:pPr>
        <w:spacing w:after="0" w:line="240" w:lineRule="auto"/>
      </w:pPr>
      <w:r>
        <w:separator/>
      </w:r>
    </w:p>
  </w:footnote>
  <w:footnote w:type="continuationSeparator" w:id="0">
    <w:p w:rsidR="00490EE2" w:rsidRDefault="00490EE2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0EE2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90EE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CF7495"/>
    <w:rsid w:val="00D0016F"/>
    <w:rsid w:val="00D11B98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713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4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2013-02-28T07:35:00Z</dcterms:created>
  <dcterms:modified xsi:type="dcterms:W3CDTF">2013-02-28T07:39:00Z</dcterms:modified>
</cp:coreProperties>
</file>